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7B4FC8">
      <w:pPr>
        <w:spacing w:before="96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17AEE">
        <w:rPr>
          <w:rFonts w:ascii="Arial" w:hAnsi="Arial" w:cs="Arial"/>
          <w:b/>
          <w:caps/>
          <w:sz w:val="28"/>
          <w:szCs w:val="28"/>
        </w:rPr>
        <w:t>1791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317AEE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falta de Médico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Reumatologista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Infantil no SIM – Sistema Integrado de Medicina de Jacareí.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B4FC8" w:rsidRPr="007B4FC8" w:rsidRDefault="007B4FC8" w:rsidP="007B4FC8">
      <w:pPr>
        <w:tabs>
          <w:tab w:val="left" w:pos="-600"/>
        </w:tabs>
        <w:spacing w:before="360" w:after="360" w:line="360" w:lineRule="auto"/>
        <w:ind w:firstLine="1701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 xml:space="preserve">A mãe da adolescente de 13 anos ADRIELLY BIANCA DE SOUZA, a senhora </w:t>
      </w:r>
      <w:proofErr w:type="spellStart"/>
      <w:r w:rsidRPr="007B4FC8">
        <w:rPr>
          <w:rFonts w:ascii="Arial" w:hAnsi="Arial" w:cs="Arial"/>
        </w:rPr>
        <w:t>Rosemere</w:t>
      </w:r>
      <w:proofErr w:type="spellEnd"/>
      <w:r w:rsidRPr="007B4FC8">
        <w:rPr>
          <w:rFonts w:ascii="Arial" w:hAnsi="Arial" w:cs="Arial"/>
        </w:rPr>
        <w:t xml:space="preserve"> Honório de Souza</w:t>
      </w:r>
      <w:r w:rsidR="00D140C2">
        <w:rPr>
          <w:rFonts w:ascii="Arial" w:hAnsi="Arial" w:cs="Arial"/>
        </w:rPr>
        <w:t>,</w:t>
      </w:r>
      <w:r w:rsidRPr="007B4FC8">
        <w:rPr>
          <w:rFonts w:ascii="Arial" w:hAnsi="Arial" w:cs="Arial"/>
        </w:rPr>
        <w:t xml:space="preserve"> relata que desde maio deste ano aguarda consulta com um médico </w:t>
      </w:r>
      <w:proofErr w:type="spellStart"/>
      <w:r w:rsidRPr="007B4FC8">
        <w:rPr>
          <w:rFonts w:ascii="Arial" w:hAnsi="Arial" w:cs="Arial"/>
        </w:rPr>
        <w:t>reumatologista</w:t>
      </w:r>
      <w:proofErr w:type="spellEnd"/>
      <w:r w:rsidRPr="007B4FC8">
        <w:rPr>
          <w:rFonts w:ascii="Arial" w:hAnsi="Arial" w:cs="Arial"/>
        </w:rPr>
        <w:t xml:space="preserve"> infantil, pois sua filha é portadora de artrite reumatoide juvenil e necessita do uso contínuo dos medicamentos de alto custo METOTREXATO INJETÁVEL 25mg/ml e COCLOSPORINA 100mg, medicamentos estes que somente podem ser obtidos mediante a apresentação de receita médica.</w:t>
      </w:r>
    </w:p>
    <w:p w:rsidR="007B4FC8" w:rsidRPr="007B4FC8" w:rsidRDefault="007B4FC8" w:rsidP="007B4FC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>Em decorrência da falta de atendimento, a criança vem sofrendo com fortes dores, e sua mãe semanalmente se dirige ao SIM – Sistema Integrado de Medicina em busca de uma solução para o problema de sua filha, onde foi informada de que não existe previsão para a contratação de outro médico desta especialidade no futuro próximo.</w:t>
      </w:r>
    </w:p>
    <w:p w:rsidR="007B4FC8" w:rsidRPr="007B4FC8" w:rsidRDefault="007B4FC8" w:rsidP="007B4FC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>Salientamos que já enviamos dois ofícios ao Secretário de Saúde do Município solicitando o agendamento de consulta para esta adolescente, mas até a presente data não recebemos nenhuma resposta por parte da Prefeitura.</w:t>
      </w:r>
      <w:r w:rsidR="00B3038E">
        <w:rPr>
          <w:rFonts w:ascii="Arial" w:hAnsi="Arial" w:cs="Arial"/>
        </w:rPr>
        <w:t xml:space="preserve"> Seguem documentos anexos.</w:t>
      </w:r>
    </w:p>
    <w:p w:rsidR="007B4FC8" w:rsidRPr="007B4FC8" w:rsidRDefault="007B4FC8" w:rsidP="007B4FC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>Temos ciência de que a Prefeitura de Jacareí abriu uma vaga para a referida especialidade através do Concurso Público nº 001/2015. No entanto, como o Edital deste Concurso cita que as provas somente serão realizadas em 08 de novembro de 2015, fica implicado que a efetivação do especialista será posterior a esta data.</w:t>
      </w:r>
    </w:p>
    <w:p w:rsidR="00B3038E" w:rsidRDefault="007B4FC8" w:rsidP="00B3038E">
      <w:pPr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br w:type="page"/>
      </w:r>
      <w:r w:rsidRPr="007B4FC8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1791/15:</w:t>
      </w:r>
      <w:r w:rsidRPr="007B4FC8">
        <w:rPr>
          <w:rFonts w:ascii="Arial" w:hAnsi="Arial" w:cs="Arial"/>
          <w:i/>
          <w:sz w:val="18"/>
          <w:szCs w:val="18"/>
        </w:rPr>
        <w:tab/>
        <w:t xml:space="preserve">Refere-se à falta de Médico </w:t>
      </w:r>
      <w:proofErr w:type="spellStart"/>
      <w:r w:rsidRPr="007B4FC8">
        <w:rPr>
          <w:rFonts w:ascii="Arial" w:hAnsi="Arial" w:cs="Arial"/>
          <w:i/>
          <w:sz w:val="18"/>
          <w:szCs w:val="18"/>
        </w:rPr>
        <w:t>Reumatologista</w:t>
      </w:r>
      <w:proofErr w:type="spellEnd"/>
      <w:r w:rsidRPr="007B4FC8">
        <w:rPr>
          <w:rFonts w:ascii="Arial" w:hAnsi="Arial" w:cs="Arial"/>
          <w:i/>
          <w:sz w:val="18"/>
          <w:szCs w:val="18"/>
        </w:rPr>
        <w:t xml:space="preserve"> Infantil no SIM – Sistema Integrado de Medicina de Jacareí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7B4FC8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7B4FC8">
        <w:rPr>
          <w:rFonts w:ascii="Arial" w:hAnsi="Arial" w:cs="Arial"/>
          <w:i/>
          <w:sz w:val="18"/>
          <w:szCs w:val="18"/>
        </w:rPr>
        <w:t>.</w:t>
      </w:r>
      <w:bookmarkStart w:id="0" w:name="_GoBack"/>
      <w:bookmarkEnd w:id="0"/>
    </w:p>
    <w:p w:rsidR="00B3038E" w:rsidRDefault="00B3038E" w:rsidP="00B3038E">
      <w:pPr>
        <w:rPr>
          <w:rFonts w:ascii="Arial" w:hAnsi="Arial" w:cs="Arial"/>
          <w:i/>
          <w:sz w:val="18"/>
          <w:szCs w:val="18"/>
        </w:rPr>
      </w:pPr>
    </w:p>
    <w:p w:rsidR="007B4FC8" w:rsidRPr="007B4FC8" w:rsidRDefault="007B4FC8" w:rsidP="00B3038E">
      <w:pPr>
        <w:rPr>
          <w:rFonts w:ascii="Arial" w:hAnsi="Arial" w:cs="Arial"/>
          <w:i/>
          <w:sz w:val="18"/>
          <w:szCs w:val="18"/>
        </w:rPr>
      </w:pPr>
      <w:r w:rsidRPr="007B4FC8">
        <w:rPr>
          <w:rFonts w:ascii="Arial" w:hAnsi="Arial" w:cs="Arial"/>
          <w:i/>
          <w:sz w:val="18"/>
          <w:szCs w:val="18"/>
        </w:rPr>
        <w:t xml:space="preserve"> </w:t>
      </w:r>
      <w:r w:rsidRPr="007B4FC8">
        <w:rPr>
          <w:rFonts w:ascii="Arial" w:hAnsi="Arial" w:cs="Arial"/>
          <w:i/>
          <w:sz w:val="18"/>
          <w:szCs w:val="18"/>
        </w:rPr>
        <w:cr/>
      </w:r>
    </w:p>
    <w:p w:rsidR="007B4FC8" w:rsidRPr="007B4FC8" w:rsidRDefault="007B4FC8" w:rsidP="007B4FC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 xml:space="preserve">Assim, </w:t>
      </w:r>
      <w:r w:rsidRPr="007B4FC8">
        <w:rPr>
          <w:rFonts w:ascii="Arial" w:hAnsi="Arial" w:cs="Arial"/>
          <w:b/>
        </w:rPr>
        <w:t>REQUEREMOS</w:t>
      </w:r>
      <w:r w:rsidRPr="007B4FC8">
        <w:rPr>
          <w:rFonts w:ascii="Arial" w:hAnsi="Arial" w:cs="Arial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:rsidR="007B4FC8" w:rsidRPr="007B4FC8" w:rsidRDefault="007B4FC8" w:rsidP="007B4FC8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contextualSpacing w:val="0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>A Secretaria de Saúde tem conhecimento do problema desta adolescente?</w:t>
      </w:r>
    </w:p>
    <w:p w:rsidR="007B4FC8" w:rsidRPr="007B4FC8" w:rsidRDefault="007B4FC8" w:rsidP="007B4FC8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contextualSpacing w:val="0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>Existe alguma previsão para o agendamento d</w:t>
      </w:r>
      <w:r w:rsidR="00D140C2">
        <w:rPr>
          <w:rFonts w:ascii="Arial" w:hAnsi="Arial" w:cs="Arial"/>
        </w:rPr>
        <w:t>a citada</w:t>
      </w:r>
      <w:r w:rsidRPr="007B4FC8">
        <w:rPr>
          <w:rFonts w:ascii="Arial" w:hAnsi="Arial" w:cs="Arial"/>
        </w:rPr>
        <w:t xml:space="preserve"> consulta?</w:t>
      </w:r>
    </w:p>
    <w:p w:rsidR="007B4FC8" w:rsidRPr="007B4FC8" w:rsidRDefault="007B4FC8" w:rsidP="007B4FC8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contextualSpacing w:val="0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 xml:space="preserve">Existe previsão para a contratação de um médico </w:t>
      </w:r>
      <w:proofErr w:type="spellStart"/>
      <w:r w:rsidRPr="007B4FC8">
        <w:rPr>
          <w:rFonts w:ascii="Arial" w:hAnsi="Arial" w:cs="Arial"/>
        </w:rPr>
        <w:t>reumatologista</w:t>
      </w:r>
      <w:proofErr w:type="spellEnd"/>
      <w:r w:rsidRPr="007B4FC8">
        <w:rPr>
          <w:rFonts w:ascii="Arial" w:hAnsi="Arial" w:cs="Arial"/>
        </w:rPr>
        <w:t xml:space="preserve"> infantil </w:t>
      </w:r>
      <w:r w:rsidRPr="007B4FC8">
        <w:rPr>
          <w:rFonts w:ascii="Arial" w:hAnsi="Arial" w:cs="Arial"/>
          <w:u w:val="single"/>
        </w:rPr>
        <w:t>em caráter emergencial</w:t>
      </w:r>
      <w:r w:rsidRPr="007B4FC8">
        <w:rPr>
          <w:rFonts w:ascii="Arial" w:hAnsi="Arial" w:cs="Arial"/>
        </w:rPr>
        <w:t xml:space="preserve"> para prestar o atendimento necessário a esta e outras crianças e adolescentes que se encontram em situação semelhante até que seja efetivado o especialista aprovado no Concurso Público?</w:t>
      </w:r>
    </w:p>
    <w:p w:rsidR="007B4FC8" w:rsidRPr="007B4FC8" w:rsidRDefault="007B4FC8" w:rsidP="007B4FC8">
      <w:pPr>
        <w:pStyle w:val="PargrafodaLista"/>
        <w:numPr>
          <w:ilvl w:val="1"/>
          <w:numId w:val="3"/>
        </w:numPr>
        <w:tabs>
          <w:tab w:val="left" w:pos="-600"/>
        </w:tabs>
        <w:spacing w:after="240" w:line="360" w:lineRule="auto"/>
        <w:ind w:left="2977" w:hanging="567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>Em caso positivo, qual a data prevista para esta contratação?</w:t>
      </w:r>
    </w:p>
    <w:p w:rsidR="007B4FC8" w:rsidRPr="007B4FC8" w:rsidRDefault="007B4FC8" w:rsidP="007B4FC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>Ao aguardo de manifestação, subscrevemos.</w:t>
      </w:r>
    </w:p>
    <w:p w:rsidR="007B4FC8" w:rsidRDefault="007B4FC8" w:rsidP="007B4F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B4FC8">
        <w:rPr>
          <w:rFonts w:ascii="Arial" w:hAnsi="Arial" w:cs="Arial"/>
        </w:rPr>
        <w:t xml:space="preserve">Sala das Sessões, </w:t>
      </w:r>
      <w:proofErr w:type="gramStart"/>
      <w:r w:rsidRPr="007B4FC8">
        <w:rPr>
          <w:rFonts w:ascii="Arial" w:hAnsi="Arial" w:cs="Arial"/>
        </w:rPr>
        <w:t>9</w:t>
      </w:r>
      <w:proofErr w:type="gramEnd"/>
      <w:r w:rsidRPr="007B4FC8">
        <w:rPr>
          <w:rFonts w:ascii="Arial" w:hAnsi="Arial" w:cs="Arial"/>
        </w:rPr>
        <w:t xml:space="preserve"> de setembro de 2015.</w:t>
      </w:r>
    </w:p>
    <w:p w:rsidR="007B4FC8" w:rsidRDefault="007B4FC8" w:rsidP="007B4F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4FC8" w:rsidRDefault="007B4FC8" w:rsidP="007B4F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4FC8" w:rsidRDefault="007B4FC8" w:rsidP="007B4F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4FC8" w:rsidRPr="007B4FC8" w:rsidRDefault="007B4FC8" w:rsidP="007B4FC8">
      <w:pPr>
        <w:jc w:val="center"/>
        <w:rPr>
          <w:rFonts w:ascii="Arial" w:hAnsi="Arial"/>
          <w:b/>
          <w:smallCaps/>
        </w:rPr>
      </w:pPr>
      <w:r w:rsidRPr="007B4FC8">
        <w:rPr>
          <w:rFonts w:ascii="Arial" w:hAnsi="Arial"/>
          <w:b/>
          <w:smallCaps/>
        </w:rPr>
        <w:t>VALMIR DO PARQUE MEIA LUA</w:t>
      </w:r>
    </w:p>
    <w:p w:rsidR="004539D3" w:rsidRPr="00536DB7" w:rsidRDefault="007B4FC8" w:rsidP="007B4FC8">
      <w:pPr>
        <w:jc w:val="center"/>
        <w:rPr>
          <w:rFonts w:ascii="Arial" w:hAnsi="Arial"/>
        </w:rPr>
      </w:pPr>
      <w:r w:rsidRPr="007B4FC8">
        <w:rPr>
          <w:rFonts w:ascii="Arial" w:hAnsi="Arial"/>
        </w:rPr>
        <w:t>Vereador – PSD</w:t>
      </w:r>
    </w:p>
    <w:sectPr w:rsidR="004539D3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E75" w:rsidRDefault="00BD4E75">
      <w:r>
        <w:separator/>
      </w:r>
    </w:p>
  </w:endnote>
  <w:endnote w:type="continuationSeparator" w:id="0">
    <w:p w:rsidR="00BD4E75" w:rsidRDefault="00BD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E75" w:rsidRDefault="00BD4E75">
      <w:r>
        <w:separator/>
      </w:r>
    </w:p>
  </w:footnote>
  <w:footnote w:type="continuationSeparator" w:id="0">
    <w:p w:rsidR="00BD4E75" w:rsidRDefault="00BD4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E333377"/>
    <w:multiLevelType w:val="hybridMultilevel"/>
    <w:tmpl w:val="51EEA8DE"/>
    <w:lvl w:ilvl="0" w:tplc="03620CC8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12E893EC">
      <w:start w:val="1"/>
      <w:numFmt w:val="decimal"/>
      <w:lvlText w:val="3.%2."/>
      <w:lvlJc w:val="left"/>
      <w:pPr>
        <w:ind w:left="3141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17AEE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324"/>
    <w:rsid w:val="00715F74"/>
    <w:rsid w:val="00725E66"/>
    <w:rsid w:val="0073407F"/>
    <w:rsid w:val="00775A1B"/>
    <w:rsid w:val="007B4FC8"/>
    <w:rsid w:val="007D4204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3038E"/>
    <w:rsid w:val="00BA1565"/>
    <w:rsid w:val="00BA1922"/>
    <w:rsid w:val="00BD3C47"/>
    <w:rsid w:val="00BD4E75"/>
    <w:rsid w:val="00BF791A"/>
    <w:rsid w:val="00C06BEA"/>
    <w:rsid w:val="00C36E68"/>
    <w:rsid w:val="00C44D39"/>
    <w:rsid w:val="00CA759E"/>
    <w:rsid w:val="00CB2BAB"/>
    <w:rsid w:val="00D140C2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B4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B4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2</Pages>
  <Words>395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2015-03-09T19:18:00Z</cp:lastPrinted>
  <dcterms:created xsi:type="dcterms:W3CDTF">2015-09-04T13:18:00Z</dcterms:created>
  <dcterms:modified xsi:type="dcterms:W3CDTF">2015-09-04T18:59:00Z</dcterms:modified>
</cp:coreProperties>
</file>